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6B2" w:rsidRPr="00411057" w:rsidRDefault="004C46B2" w:rsidP="00C74A0E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411057">
        <w:rPr>
          <w:rFonts w:ascii="Times New Roman" w:hAnsi="Times New Roman" w:cs="Times New Roman"/>
          <w:b/>
          <w:bCs/>
          <w:caps/>
          <w:sz w:val="28"/>
          <w:szCs w:val="28"/>
        </w:rPr>
        <w:t>Российская Федерация</w:t>
      </w:r>
    </w:p>
    <w:p w:rsidR="004C46B2" w:rsidRPr="00411057" w:rsidRDefault="004C46B2" w:rsidP="00C74A0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1057">
        <w:rPr>
          <w:rFonts w:ascii="Times New Roman" w:hAnsi="Times New Roman" w:cs="Times New Roman"/>
          <w:b/>
          <w:bCs/>
          <w:sz w:val="28"/>
          <w:szCs w:val="28"/>
        </w:rPr>
        <w:t>АДМИНИСТРАЦИЯ УНЕЧСКОГО РАЙОНА БРЯНСКОЙ ОБЛАСТИ</w:t>
      </w:r>
    </w:p>
    <w:p w:rsidR="004C46B2" w:rsidRPr="00411057" w:rsidRDefault="004C46B2" w:rsidP="00C74A0E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28"/>
          <w:szCs w:val="28"/>
        </w:rPr>
      </w:pPr>
      <w:r w:rsidRPr="00411057">
        <w:rPr>
          <w:rFonts w:ascii="Arial" w:hAnsi="Arial" w:cs="Arial"/>
          <w:b/>
          <w:bCs/>
          <w:i/>
          <w:iCs/>
          <w:spacing w:val="40"/>
          <w:sz w:val="28"/>
          <w:szCs w:val="28"/>
        </w:rPr>
        <w:t>ПОСТАНОВЛЕНИЕ</w:t>
      </w:r>
    </w:p>
    <w:p w:rsidR="004C46B2" w:rsidRPr="00411057" w:rsidRDefault="004C46B2" w:rsidP="00C74A0E">
      <w:pPr>
        <w:jc w:val="both"/>
        <w:rPr>
          <w:rFonts w:ascii="Times New Roman" w:hAnsi="Times New Roman" w:cs="Times New Roman"/>
          <w:sz w:val="28"/>
          <w:szCs w:val="28"/>
        </w:rPr>
      </w:pPr>
      <w:r w:rsidRPr="00411057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26.10.2021   № 293</w:t>
      </w:r>
    </w:p>
    <w:p w:rsidR="004C46B2" w:rsidRPr="00C12619" w:rsidRDefault="004C46B2" w:rsidP="00C74A0E">
      <w:pPr>
        <w:jc w:val="both"/>
        <w:rPr>
          <w:rFonts w:ascii="Times New Roman" w:hAnsi="Times New Roman" w:cs="Times New Roman"/>
          <w:sz w:val="24"/>
          <w:szCs w:val="24"/>
        </w:rPr>
      </w:pPr>
      <w:r w:rsidRPr="00C12619">
        <w:rPr>
          <w:rFonts w:ascii="Times New Roman" w:hAnsi="Times New Roman" w:cs="Times New Roman"/>
          <w:sz w:val="24"/>
          <w:szCs w:val="24"/>
        </w:rPr>
        <w:t xml:space="preserve"> г. Унеча, Брянской области</w:t>
      </w:r>
    </w:p>
    <w:tbl>
      <w:tblPr>
        <w:tblW w:w="0" w:type="auto"/>
        <w:tblInd w:w="-106" w:type="dxa"/>
        <w:tblLook w:val="00A0"/>
      </w:tblPr>
      <w:tblGrid>
        <w:gridCol w:w="5211"/>
      </w:tblGrid>
      <w:tr w:rsidR="004C46B2" w:rsidRPr="00087D2B">
        <w:tc>
          <w:tcPr>
            <w:tcW w:w="5211" w:type="dxa"/>
          </w:tcPr>
          <w:p w:rsidR="004C46B2" w:rsidRPr="00410F4E" w:rsidRDefault="004C46B2" w:rsidP="00D14E3E">
            <w:pPr>
              <w:adjustRightInd w:val="0"/>
              <w:spacing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0F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 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внесении изменений в состав </w:t>
            </w:r>
            <w:r w:rsidRPr="00410F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балансовой комиссии по оценке результатов финансово-хозяйственной  деятельности муниципальных унитарных предприятий и хозяйственных обществ с долей муниципальной собственности</w:t>
            </w:r>
          </w:p>
        </w:tc>
      </w:tr>
    </w:tbl>
    <w:p w:rsidR="004C46B2" w:rsidRDefault="004C46B2" w:rsidP="00455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C46B2" w:rsidRDefault="004C46B2" w:rsidP="00455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C46B2" w:rsidRPr="00D14E3E" w:rsidRDefault="004C46B2" w:rsidP="00455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4E3E">
        <w:rPr>
          <w:rFonts w:ascii="Times New Roman" w:hAnsi="Times New Roman" w:cs="Times New Roman"/>
          <w:sz w:val="24"/>
          <w:szCs w:val="24"/>
          <w:lang w:eastAsia="ru-RU"/>
        </w:rPr>
        <w:t xml:space="preserve">Руководствуясь </w:t>
      </w:r>
      <w:r w:rsidRPr="00D14E3E">
        <w:rPr>
          <w:rStyle w:val="FontStyle22"/>
          <w:sz w:val="24"/>
          <w:szCs w:val="24"/>
        </w:rPr>
        <w:t>Положение</w:t>
      </w:r>
      <w:r>
        <w:rPr>
          <w:rStyle w:val="FontStyle22"/>
          <w:sz w:val="24"/>
          <w:szCs w:val="24"/>
        </w:rPr>
        <w:t>м</w:t>
      </w:r>
      <w:r w:rsidRPr="00D14E3E">
        <w:rPr>
          <w:rStyle w:val="FontStyle22"/>
          <w:sz w:val="24"/>
          <w:szCs w:val="24"/>
        </w:rPr>
        <w:t xml:space="preserve"> о балансовой комиссии по оценке финансово-хозяйственной деятельности муниципальных унитарных предприятий </w:t>
      </w:r>
      <w:r w:rsidRPr="00D14E3E">
        <w:rPr>
          <w:rFonts w:ascii="Times New Roman" w:hAnsi="Times New Roman" w:cs="Times New Roman"/>
          <w:sz w:val="24"/>
          <w:szCs w:val="24"/>
        </w:rPr>
        <w:t>и хозяйственных обществ с долей муниципальной собственности, утвержденным постановлением администрации Унечского района от 26.10.2020  года №381, в связи с кадровыми изменениями в аппарате администрации Унечского района</w:t>
      </w:r>
    </w:p>
    <w:p w:rsidR="004C46B2" w:rsidRDefault="004C46B2" w:rsidP="007F3E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C46B2" w:rsidRPr="00C74A0E" w:rsidRDefault="004C46B2" w:rsidP="00BE6E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4A0E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4C46B2" w:rsidRDefault="004C46B2" w:rsidP="00BE6E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C46B2" w:rsidRDefault="004C46B2" w:rsidP="00455377">
      <w:pPr>
        <w:pStyle w:val="Style7"/>
        <w:widowControl/>
        <w:tabs>
          <w:tab w:val="left" w:pos="1094"/>
        </w:tabs>
        <w:spacing w:line="240" w:lineRule="auto"/>
        <w:ind w:firstLine="567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1. С</w:t>
      </w:r>
      <w:r w:rsidRPr="00BE6E72">
        <w:rPr>
          <w:rStyle w:val="FontStyle22"/>
          <w:sz w:val="24"/>
          <w:szCs w:val="24"/>
        </w:rPr>
        <w:t xml:space="preserve">остав балансовой комиссии по оценке финансово-хозяйственной деятельности муниципальных унитарных предприятий </w:t>
      </w:r>
      <w:r w:rsidRPr="00BE6E72">
        <w:t>и хозяйственных обществ с долей муниципальной собственности</w:t>
      </w:r>
      <w:r>
        <w:t>,</w:t>
      </w:r>
      <w:r w:rsidRPr="00D14E3E">
        <w:t xml:space="preserve"> утвержденны</w:t>
      </w:r>
      <w:r>
        <w:t>й</w:t>
      </w:r>
      <w:r w:rsidRPr="00D14E3E">
        <w:t xml:space="preserve"> постановлением администрации Унечского района от 26.10.2020  года №381«О  балансовой комиссии по оценке результатов финансово-хозяйственной  деятельности муниципальных унитарных предприятий и хозяйственных обществ с долей муниципальной собственности</w:t>
      </w:r>
      <w:r>
        <w:t>» (Приложение 2) изложить в новой редакции согласно приложению к настоящему постановлению</w:t>
      </w:r>
      <w:r w:rsidRPr="00BE6E72">
        <w:rPr>
          <w:rStyle w:val="FontStyle22"/>
          <w:sz w:val="24"/>
          <w:szCs w:val="24"/>
        </w:rPr>
        <w:t>.</w:t>
      </w:r>
    </w:p>
    <w:p w:rsidR="004C46B2" w:rsidRDefault="004C46B2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46B2" w:rsidRDefault="004C46B2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46B2" w:rsidRDefault="004C46B2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46B2" w:rsidRDefault="004C46B2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46B2" w:rsidRDefault="004C46B2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46B2" w:rsidRDefault="004C46B2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46B2" w:rsidRDefault="004C46B2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46B2" w:rsidRPr="00C74A0E" w:rsidRDefault="004C46B2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A0E">
        <w:rPr>
          <w:rFonts w:ascii="Times New Roman" w:hAnsi="Times New Roman" w:cs="Times New Roman"/>
          <w:sz w:val="24"/>
          <w:szCs w:val="24"/>
        </w:rPr>
        <w:t xml:space="preserve"> Глава администрации района                                                                                              А.М. Кусков</w:t>
      </w:r>
    </w:p>
    <w:p w:rsidR="004C46B2" w:rsidRDefault="004C46B2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46B2" w:rsidRDefault="004C46B2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46B2" w:rsidRDefault="004C46B2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46B2" w:rsidRDefault="004C46B2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46B2" w:rsidRDefault="004C46B2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46B2" w:rsidRDefault="004C46B2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46B2" w:rsidRDefault="004C46B2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46B2" w:rsidRDefault="004C46B2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46B2" w:rsidRDefault="004C46B2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46B2" w:rsidRDefault="004C46B2" w:rsidP="00AC39E3">
      <w:pPr>
        <w:widowControl w:val="0"/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:rsidR="004C46B2" w:rsidRDefault="004C46B2" w:rsidP="00AC39E3">
      <w:pPr>
        <w:widowControl w:val="0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 </w:t>
      </w:r>
      <w:r w:rsidRPr="00FE7F33">
        <w:rPr>
          <w:rFonts w:ascii="Times New Roman" w:hAnsi="Times New Roman" w:cs="Times New Roman"/>
          <w:sz w:val="24"/>
          <w:szCs w:val="24"/>
          <w:lang w:eastAsia="ru-RU"/>
        </w:rPr>
        <w:t>постановлени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ю администрации </w:t>
      </w:r>
    </w:p>
    <w:p w:rsidR="004C46B2" w:rsidRPr="00FE7F33" w:rsidRDefault="004C46B2" w:rsidP="00AC39E3">
      <w:pPr>
        <w:widowControl w:val="0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Унечского района</w:t>
      </w:r>
    </w:p>
    <w:p w:rsidR="004C46B2" w:rsidRDefault="004C46B2" w:rsidP="00AC39E3">
      <w:pPr>
        <w:widowControl w:val="0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«26</w:t>
      </w:r>
      <w:r w:rsidRPr="00FE7F33">
        <w:rPr>
          <w:rFonts w:ascii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>10. 2021</w:t>
      </w:r>
      <w:r w:rsidRPr="00FE7F33">
        <w:rPr>
          <w:rFonts w:ascii="Times New Roman" w:hAnsi="Times New Roman" w:cs="Times New Roman"/>
          <w:sz w:val="24"/>
          <w:szCs w:val="24"/>
          <w:lang w:eastAsia="ru-RU"/>
        </w:rPr>
        <w:t xml:space="preserve"> г.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293</w:t>
      </w:r>
    </w:p>
    <w:p w:rsidR="004C46B2" w:rsidRDefault="004C46B2" w:rsidP="00AC39E3">
      <w:pPr>
        <w:widowControl w:val="0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C46B2" w:rsidRDefault="004C46B2" w:rsidP="00AC39E3">
      <w:pPr>
        <w:widowControl w:val="0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C46B2" w:rsidRDefault="004C46B2" w:rsidP="00AC39E3">
      <w:pPr>
        <w:widowControl w:val="0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C46B2" w:rsidRPr="00FE7F33" w:rsidRDefault="004C46B2" w:rsidP="00AC39E3">
      <w:pPr>
        <w:widowControl w:val="0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C46B2" w:rsidRPr="00AC39E3" w:rsidRDefault="004C46B2" w:rsidP="00CC5205">
      <w:pPr>
        <w:pStyle w:val="Style7"/>
        <w:widowControl/>
        <w:spacing w:line="276" w:lineRule="auto"/>
        <w:ind w:firstLine="0"/>
        <w:jc w:val="center"/>
        <w:rPr>
          <w:rStyle w:val="FontStyle22"/>
          <w:b/>
          <w:bCs/>
          <w:sz w:val="24"/>
          <w:szCs w:val="24"/>
        </w:rPr>
      </w:pPr>
      <w:r>
        <w:rPr>
          <w:rStyle w:val="FontStyle22"/>
          <w:b/>
          <w:bCs/>
          <w:sz w:val="24"/>
          <w:szCs w:val="24"/>
        </w:rPr>
        <w:t>С</w:t>
      </w:r>
      <w:r w:rsidRPr="00AC39E3">
        <w:rPr>
          <w:rStyle w:val="FontStyle22"/>
          <w:b/>
          <w:bCs/>
          <w:sz w:val="24"/>
          <w:szCs w:val="24"/>
        </w:rPr>
        <w:t>остав балансовой комиссии</w:t>
      </w:r>
    </w:p>
    <w:p w:rsidR="004C46B2" w:rsidRDefault="004C46B2" w:rsidP="00CC5205">
      <w:pPr>
        <w:pStyle w:val="Style7"/>
        <w:widowControl/>
        <w:spacing w:line="276" w:lineRule="auto"/>
        <w:ind w:firstLine="0"/>
        <w:jc w:val="center"/>
        <w:rPr>
          <w:b/>
          <w:bCs/>
        </w:rPr>
      </w:pPr>
      <w:r w:rsidRPr="00AC39E3">
        <w:rPr>
          <w:rStyle w:val="FontStyle22"/>
          <w:b/>
          <w:bCs/>
          <w:sz w:val="24"/>
          <w:szCs w:val="24"/>
        </w:rPr>
        <w:t xml:space="preserve">по оценке финансово-хозяйственной деятельности муниципальных унитарных предприятий </w:t>
      </w:r>
      <w:r w:rsidRPr="00AC39E3">
        <w:rPr>
          <w:b/>
          <w:bCs/>
        </w:rPr>
        <w:t>и хозяйственных обществ с долей муниципальной собственности</w:t>
      </w:r>
    </w:p>
    <w:p w:rsidR="004C46B2" w:rsidRDefault="004C46B2" w:rsidP="00AC39E3">
      <w:pPr>
        <w:pStyle w:val="Style7"/>
        <w:widowControl/>
        <w:spacing w:line="240" w:lineRule="exact"/>
        <w:ind w:firstLine="734"/>
        <w:jc w:val="center"/>
        <w:rPr>
          <w:b/>
          <w:bCs/>
        </w:rPr>
      </w:pPr>
    </w:p>
    <w:p w:rsidR="004C46B2" w:rsidRDefault="004C46B2" w:rsidP="00AC39E3">
      <w:pPr>
        <w:pStyle w:val="Style7"/>
        <w:widowControl/>
        <w:spacing w:line="240" w:lineRule="exact"/>
        <w:ind w:firstLine="734"/>
        <w:jc w:val="center"/>
        <w:rPr>
          <w:b/>
          <w:bCs/>
        </w:rPr>
      </w:pPr>
    </w:p>
    <w:p w:rsidR="004C46B2" w:rsidRPr="00AC39E3" w:rsidRDefault="004C46B2" w:rsidP="00AC39E3">
      <w:pPr>
        <w:pStyle w:val="Style7"/>
        <w:widowControl/>
        <w:spacing w:line="240" w:lineRule="exact"/>
        <w:ind w:firstLine="734"/>
        <w:jc w:val="center"/>
        <w:rPr>
          <w:b/>
          <w:bCs/>
        </w:rPr>
      </w:pPr>
    </w:p>
    <w:p w:rsidR="004C46B2" w:rsidRDefault="004C46B2" w:rsidP="000B666A">
      <w:pPr>
        <w:pStyle w:val="Style7"/>
        <w:widowControl/>
        <w:spacing w:line="240" w:lineRule="exact"/>
        <w:ind w:firstLine="734"/>
      </w:pPr>
    </w:p>
    <w:tbl>
      <w:tblPr>
        <w:tblW w:w="10173" w:type="dxa"/>
        <w:tblInd w:w="-106" w:type="dxa"/>
        <w:tblLook w:val="00A0"/>
      </w:tblPr>
      <w:tblGrid>
        <w:gridCol w:w="2376"/>
        <w:gridCol w:w="5103"/>
        <w:gridCol w:w="2694"/>
      </w:tblGrid>
      <w:tr w:rsidR="004C46B2" w:rsidRPr="00087D2B">
        <w:tc>
          <w:tcPr>
            <w:tcW w:w="2376" w:type="dxa"/>
          </w:tcPr>
          <w:p w:rsidR="004C46B2" w:rsidRPr="00087D2B" w:rsidRDefault="004C46B2" w:rsidP="00087D2B">
            <w:pPr>
              <w:pStyle w:val="Style7"/>
              <w:widowControl/>
              <w:tabs>
                <w:tab w:val="left" w:pos="1876"/>
              </w:tabs>
              <w:spacing w:line="360" w:lineRule="auto"/>
              <w:ind w:firstLine="0"/>
            </w:pPr>
            <w:r w:rsidRPr="00087D2B">
              <w:t>Кусков А.М.</w:t>
            </w:r>
          </w:p>
        </w:tc>
        <w:tc>
          <w:tcPr>
            <w:tcW w:w="5103" w:type="dxa"/>
          </w:tcPr>
          <w:p w:rsidR="004C46B2" w:rsidRPr="00087D2B" w:rsidRDefault="004C46B2" w:rsidP="00087D2B">
            <w:pPr>
              <w:pStyle w:val="Style7"/>
              <w:widowControl/>
              <w:spacing w:line="360" w:lineRule="auto"/>
              <w:ind w:firstLine="0"/>
            </w:pPr>
            <w:r w:rsidRPr="00087D2B">
              <w:t>Глава администрации Унечского района</w:t>
            </w:r>
          </w:p>
        </w:tc>
        <w:tc>
          <w:tcPr>
            <w:tcW w:w="2694" w:type="dxa"/>
          </w:tcPr>
          <w:p w:rsidR="004C46B2" w:rsidRPr="00087D2B" w:rsidRDefault="004C46B2" w:rsidP="00087D2B">
            <w:pPr>
              <w:pStyle w:val="Style7"/>
              <w:widowControl/>
              <w:spacing w:line="360" w:lineRule="auto"/>
              <w:ind w:firstLine="0"/>
            </w:pPr>
            <w:r w:rsidRPr="00087D2B">
              <w:t>Председатель комиссии</w:t>
            </w:r>
          </w:p>
        </w:tc>
      </w:tr>
      <w:tr w:rsidR="004C46B2" w:rsidRPr="00087D2B">
        <w:tc>
          <w:tcPr>
            <w:tcW w:w="2376" w:type="dxa"/>
          </w:tcPr>
          <w:p w:rsidR="004C46B2" w:rsidRPr="00087D2B" w:rsidRDefault="004C46B2" w:rsidP="00087D2B">
            <w:pPr>
              <w:pStyle w:val="Style7"/>
              <w:widowControl/>
              <w:spacing w:line="360" w:lineRule="auto"/>
              <w:ind w:firstLine="0"/>
            </w:pPr>
          </w:p>
        </w:tc>
        <w:tc>
          <w:tcPr>
            <w:tcW w:w="5103" w:type="dxa"/>
          </w:tcPr>
          <w:p w:rsidR="004C46B2" w:rsidRPr="00087D2B" w:rsidRDefault="004C46B2" w:rsidP="00087D2B">
            <w:pPr>
              <w:pStyle w:val="Style7"/>
              <w:widowControl/>
              <w:spacing w:line="360" w:lineRule="auto"/>
              <w:ind w:firstLine="0"/>
            </w:pPr>
          </w:p>
        </w:tc>
        <w:tc>
          <w:tcPr>
            <w:tcW w:w="2694" w:type="dxa"/>
          </w:tcPr>
          <w:p w:rsidR="004C46B2" w:rsidRPr="00087D2B" w:rsidRDefault="004C46B2" w:rsidP="00087D2B">
            <w:pPr>
              <w:pStyle w:val="Style7"/>
              <w:widowControl/>
              <w:spacing w:line="360" w:lineRule="auto"/>
              <w:ind w:firstLine="0"/>
            </w:pPr>
          </w:p>
        </w:tc>
      </w:tr>
      <w:tr w:rsidR="004C46B2" w:rsidRPr="00087D2B">
        <w:tc>
          <w:tcPr>
            <w:tcW w:w="2376" w:type="dxa"/>
          </w:tcPr>
          <w:p w:rsidR="004C46B2" w:rsidRPr="00087D2B" w:rsidRDefault="004C46B2" w:rsidP="00087D2B">
            <w:pPr>
              <w:pStyle w:val="Style7"/>
              <w:widowControl/>
              <w:spacing w:line="360" w:lineRule="auto"/>
              <w:ind w:firstLine="0"/>
            </w:pPr>
            <w:r w:rsidRPr="00087D2B">
              <w:t>Конькова С.В.</w:t>
            </w:r>
          </w:p>
        </w:tc>
        <w:tc>
          <w:tcPr>
            <w:tcW w:w="5103" w:type="dxa"/>
          </w:tcPr>
          <w:p w:rsidR="004C46B2" w:rsidRPr="00087D2B" w:rsidRDefault="004C46B2" w:rsidP="00087D2B">
            <w:pPr>
              <w:pStyle w:val="Style7"/>
              <w:widowControl/>
              <w:spacing w:line="360" w:lineRule="auto"/>
              <w:ind w:firstLine="0"/>
            </w:pPr>
            <w:r w:rsidRPr="00087D2B">
              <w:t>Ведущий специалист КУМИ Унечского района</w:t>
            </w:r>
          </w:p>
        </w:tc>
        <w:tc>
          <w:tcPr>
            <w:tcW w:w="2694" w:type="dxa"/>
          </w:tcPr>
          <w:p w:rsidR="004C46B2" w:rsidRPr="00087D2B" w:rsidRDefault="004C46B2" w:rsidP="00087D2B">
            <w:pPr>
              <w:pStyle w:val="Style7"/>
              <w:widowControl/>
              <w:spacing w:line="360" w:lineRule="auto"/>
              <w:ind w:firstLine="0"/>
            </w:pPr>
            <w:r w:rsidRPr="00087D2B">
              <w:t>Секретарь комиссии</w:t>
            </w:r>
          </w:p>
        </w:tc>
      </w:tr>
      <w:tr w:rsidR="004C46B2" w:rsidRPr="00087D2B">
        <w:tc>
          <w:tcPr>
            <w:tcW w:w="2376" w:type="dxa"/>
          </w:tcPr>
          <w:p w:rsidR="004C46B2" w:rsidRPr="00087D2B" w:rsidRDefault="004C46B2" w:rsidP="00087D2B">
            <w:pPr>
              <w:pStyle w:val="Style7"/>
              <w:widowControl/>
              <w:spacing w:line="360" w:lineRule="auto"/>
              <w:ind w:firstLine="0"/>
            </w:pPr>
          </w:p>
        </w:tc>
        <w:tc>
          <w:tcPr>
            <w:tcW w:w="5103" w:type="dxa"/>
          </w:tcPr>
          <w:p w:rsidR="004C46B2" w:rsidRPr="00087D2B" w:rsidRDefault="004C46B2" w:rsidP="00087D2B">
            <w:pPr>
              <w:pStyle w:val="Style7"/>
              <w:widowControl/>
              <w:spacing w:line="360" w:lineRule="auto"/>
              <w:ind w:firstLine="0"/>
            </w:pPr>
          </w:p>
        </w:tc>
        <w:tc>
          <w:tcPr>
            <w:tcW w:w="2694" w:type="dxa"/>
          </w:tcPr>
          <w:p w:rsidR="004C46B2" w:rsidRPr="00087D2B" w:rsidRDefault="004C46B2" w:rsidP="00087D2B">
            <w:pPr>
              <w:pStyle w:val="Style7"/>
              <w:widowControl/>
              <w:spacing w:line="360" w:lineRule="auto"/>
              <w:ind w:firstLine="0"/>
            </w:pPr>
          </w:p>
        </w:tc>
      </w:tr>
      <w:tr w:rsidR="004C46B2" w:rsidRPr="00087D2B">
        <w:tc>
          <w:tcPr>
            <w:tcW w:w="2376" w:type="dxa"/>
          </w:tcPr>
          <w:p w:rsidR="004C46B2" w:rsidRPr="00087D2B" w:rsidRDefault="004C46B2" w:rsidP="00087D2B">
            <w:pPr>
              <w:pStyle w:val="Style7"/>
              <w:widowControl/>
              <w:spacing w:line="360" w:lineRule="auto"/>
              <w:ind w:firstLine="0"/>
            </w:pPr>
            <w:r w:rsidRPr="00087D2B">
              <w:t>Волкович И.М.</w:t>
            </w:r>
          </w:p>
        </w:tc>
        <w:tc>
          <w:tcPr>
            <w:tcW w:w="5103" w:type="dxa"/>
          </w:tcPr>
          <w:p w:rsidR="004C46B2" w:rsidRPr="00087D2B" w:rsidRDefault="004C46B2" w:rsidP="00087D2B">
            <w:pPr>
              <w:pStyle w:val="Style7"/>
              <w:widowControl/>
              <w:spacing w:line="360" w:lineRule="auto"/>
              <w:ind w:firstLine="0"/>
            </w:pPr>
            <w:r w:rsidRPr="00087D2B">
              <w:t>Заместитель главы администрации Унечского района</w:t>
            </w:r>
          </w:p>
        </w:tc>
        <w:tc>
          <w:tcPr>
            <w:tcW w:w="2694" w:type="dxa"/>
          </w:tcPr>
          <w:p w:rsidR="004C46B2" w:rsidRPr="00087D2B" w:rsidRDefault="004C46B2" w:rsidP="00087D2B">
            <w:pPr>
              <w:pStyle w:val="Style7"/>
              <w:widowControl/>
              <w:spacing w:line="360" w:lineRule="auto"/>
              <w:ind w:firstLine="0"/>
            </w:pPr>
            <w:r w:rsidRPr="00087D2B">
              <w:t>Заместитель председателя комиссии</w:t>
            </w:r>
          </w:p>
        </w:tc>
      </w:tr>
      <w:tr w:rsidR="004C46B2" w:rsidRPr="00087D2B">
        <w:tc>
          <w:tcPr>
            <w:tcW w:w="2376" w:type="dxa"/>
          </w:tcPr>
          <w:p w:rsidR="004C46B2" w:rsidRPr="00087D2B" w:rsidRDefault="004C46B2" w:rsidP="00087D2B">
            <w:pPr>
              <w:pStyle w:val="Style7"/>
              <w:widowControl/>
              <w:spacing w:line="360" w:lineRule="auto"/>
              <w:ind w:firstLine="0"/>
            </w:pPr>
          </w:p>
        </w:tc>
        <w:tc>
          <w:tcPr>
            <w:tcW w:w="5103" w:type="dxa"/>
          </w:tcPr>
          <w:p w:rsidR="004C46B2" w:rsidRPr="00087D2B" w:rsidRDefault="004C46B2" w:rsidP="00087D2B">
            <w:pPr>
              <w:pStyle w:val="Style7"/>
              <w:widowControl/>
              <w:spacing w:line="360" w:lineRule="auto"/>
              <w:ind w:firstLine="0"/>
            </w:pPr>
          </w:p>
        </w:tc>
        <w:tc>
          <w:tcPr>
            <w:tcW w:w="2694" w:type="dxa"/>
          </w:tcPr>
          <w:p w:rsidR="004C46B2" w:rsidRPr="00087D2B" w:rsidRDefault="004C46B2" w:rsidP="00087D2B">
            <w:pPr>
              <w:pStyle w:val="Style7"/>
              <w:widowControl/>
              <w:spacing w:line="360" w:lineRule="auto"/>
              <w:ind w:firstLine="0"/>
            </w:pPr>
          </w:p>
        </w:tc>
      </w:tr>
      <w:tr w:rsidR="004C46B2" w:rsidRPr="00087D2B">
        <w:tc>
          <w:tcPr>
            <w:tcW w:w="2376" w:type="dxa"/>
          </w:tcPr>
          <w:p w:rsidR="004C46B2" w:rsidRPr="00087D2B" w:rsidRDefault="004C46B2" w:rsidP="00087D2B">
            <w:pPr>
              <w:pStyle w:val="Style7"/>
              <w:widowControl/>
              <w:spacing w:line="360" w:lineRule="auto"/>
              <w:ind w:firstLine="0"/>
            </w:pPr>
            <w:r w:rsidRPr="00087D2B">
              <w:t>Ручко В.В.</w:t>
            </w:r>
          </w:p>
        </w:tc>
        <w:tc>
          <w:tcPr>
            <w:tcW w:w="5103" w:type="dxa"/>
          </w:tcPr>
          <w:p w:rsidR="004C46B2" w:rsidRPr="00087D2B" w:rsidRDefault="004C46B2" w:rsidP="00087D2B">
            <w:pPr>
              <w:pStyle w:val="Style7"/>
              <w:widowControl/>
              <w:spacing w:line="360" w:lineRule="auto"/>
              <w:ind w:firstLine="0"/>
            </w:pPr>
            <w:r w:rsidRPr="00087D2B">
              <w:t>Заместитель главы администрации Унечского района</w:t>
            </w:r>
          </w:p>
        </w:tc>
        <w:tc>
          <w:tcPr>
            <w:tcW w:w="2694" w:type="dxa"/>
          </w:tcPr>
          <w:p w:rsidR="004C46B2" w:rsidRPr="00087D2B" w:rsidRDefault="004C46B2" w:rsidP="00087D2B">
            <w:pPr>
              <w:pStyle w:val="Style7"/>
              <w:widowControl/>
              <w:spacing w:line="360" w:lineRule="auto"/>
              <w:ind w:firstLine="0"/>
            </w:pPr>
            <w:r w:rsidRPr="00087D2B">
              <w:t>Члены комиссии</w:t>
            </w:r>
          </w:p>
        </w:tc>
      </w:tr>
      <w:tr w:rsidR="004C46B2" w:rsidRPr="00087D2B">
        <w:tc>
          <w:tcPr>
            <w:tcW w:w="2376" w:type="dxa"/>
          </w:tcPr>
          <w:p w:rsidR="004C46B2" w:rsidRPr="00087D2B" w:rsidRDefault="004C46B2" w:rsidP="00087D2B">
            <w:pPr>
              <w:pStyle w:val="Style7"/>
              <w:widowControl/>
              <w:spacing w:line="360" w:lineRule="auto"/>
              <w:ind w:firstLine="0"/>
            </w:pPr>
            <w:r w:rsidRPr="00087D2B">
              <w:t>Шайтур С.В.</w:t>
            </w:r>
          </w:p>
        </w:tc>
        <w:tc>
          <w:tcPr>
            <w:tcW w:w="5103" w:type="dxa"/>
          </w:tcPr>
          <w:p w:rsidR="004C46B2" w:rsidRPr="00087D2B" w:rsidRDefault="004C46B2" w:rsidP="00087D2B">
            <w:pPr>
              <w:pStyle w:val="Style7"/>
              <w:widowControl/>
              <w:spacing w:line="360" w:lineRule="auto"/>
              <w:ind w:firstLine="0"/>
            </w:pPr>
            <w:r w:rsidRPr="00087D2B">
              <w:t>Начальник финансового управления администрации Унечского района</w:t>
            </w:r>
          </w:p>
        </w:tc>
        <w:tc>
          <w:tcPr>
            <w:tcW w:w="2694" w:type="dxa"/>
          </w:tcPr>
          <w:p w:rsidR="004C46B2" w:rsidRPr="00087D2B" w:rsidRDefault="004C46B2" w:rsidP="00087D2B">
            <w:pPr>
              <w:pStyle w:val="Style7"/>
              <w:widowControl/>
              <w:spacing w:line="360" w:lineRule="auto"/>
              <w:ind w:firstLine="0"/>
            </w:pPr>
          </w:p>
        </w:tc>
      </w:tr>
      <w:tr w:rsidR="004C46B2" w:rsidRPr="00087D2B">
        <w:tc>
          <w:tcPr>
            <w:tcW w:w="2376" w:type="dxa"/>
          </w:tcPr>
          <w:p w:rsidR="004C46B2" w:rsidRPr="00087D2B" w:rsidRDefault="004C46B2" w:rsidP="00087D2B">
            <w:pPr>
              <w:pStyle w:val="Style7"/>
              <w:widowControl/>
              <w:spacing w:line="360" w:lineRule="auto"/>
              <w:ind w:firstLine="0"/>
            </w:pPr>
            <w:r w:rsidRPr="00087D2B">
              <w:t>Андросенко Е.А.</w:t>
            </w:r>
          </w:p>
        </w:tc>
        <w:tc>
          <w:tcPr>
            <w:tcW w:w="5103" w:type="dxa"/>
          </w:tcPr>
          <w:p w:rsidR="004C46B2" w:rsidRPr="00087D2B" w:rsidRDefault="004C46B2" w:rsidP="00087D2B">
            <w:pPr>
              <w:pStyle w:val="Style7"/>
              <w:widowControl/>
              <w:spacing w:line="360" w:lineRule="auto"/>
              <w:ind w:firstLine="0"/>
            </w:pPr>
            <w:r w:rsidRPr="00087D2B">
              <w:t>Председатель КУМИ Унечского района</w:t>
            </w:r>
          </w:p>
        </w:tc>
        <w:tc>
          <w:tcPr>
            <w:tcW w:w="2694" w:type="dxa"/>
          </w:tcPr>
          <w:p w:rsidR="004C46B2" w:rsidRPr="00087D2B" w:rsidRDefault="004C46B2" w:rsidP="00087D2B">
            <w:pPr>
              <w:pStyle w:val="Style7"/>
              <w:widowControl/>
              <w:spacing w:line="360" w:lineRule="auto"/>
              <w:ind w:firstLine="0"/>
            </w:pPr>
          </w:p>
        </w:tc>
      </w:tr>
      <w:tr w:rsidR="004C46B2" w:rsidRPr="00087D2B">
        <w:tc>
          <w:tcPr>
            <w:tcW w:w="2376" w:type="dxa"/>
          </w:tcPr>
          <w:p w:rsidR="004C46B2" w:rsidRPr="00087D2B" w:rsidRDefault="004C46B2" w:rsidP="00087D2B">
            <w:pPr>
              <w:pStyle w:val="Style7"/>
              <w:widowControl/>
              <w:spacing w:line="360" w:lineRule="auto"/>
              <w:ind w:firstLine="0"/>
            </w:pPr>
            <w:r w:rsidRPr="00087D2B">
              <w:t>Ланько Е.В.</w:t>
            </w:r>
          </w:p>
        </w:tc>
        <w:tc>
          <w:tcPr>
            <w:tcW w:w="5103" w:type="dxa"/>
          </w:tcPr>
          <w:p w:rsidR="004C46B2" w:rsidRPr="00087D2B" w:rsidRDefault="004C46B2" w:rsidP="00087D2B">
            <w:pPr>
              <w:pStyle w:val="Style7"/>
              <w:widowControl/>
              <w:spacing w:line="360" w:lineRule="auto"/>
              <w:ind w:firstLine="0"/>
            </w:pPr>
            <w:r w:rsidRPr="00087D2B">
              <w:t>Начальник отдела жилищно-коммунального, дорожного хозяйства, благоустройства и экологии администрации Унечского района</w:t>
            </w:r>
          </w:p>
        </w:tc>
        <w:tc>
          <w:tcPr>
            <w:tcW w:w="2694" w:type="dxa"/>
          </w:tcPr>
          <w:p w:rsidR="004C46B2" w:rsidRPr="00087D2B" w:rsidRDefault="004C46B2" w:rsidP="00087D2B">
            <w:pPr>
              <w:pStyle w:val="Style7"/>
              <w:widowControl/>
              <w:spacing w:line="360" w:lineRule="auto"/>
              <w:ind w:firstLine="0"/>
            </w:pPr>
          </w:p>
        </w:tc>
      </w:tr>
    </w:tbl>
    <w:p w:rsidR="004C46B2" w:rsidRPr="000B666A" w:rsidRDefault="004C46B2" w:rsidP="000B666A">
      <w:pPr>
        <w:pStyle w:val="Style7"/>
        <w:widowControl/>
        <w:spacing w:line="240" w:lineRule="exact"/>
        <w:ind w:firstLine="734"/>
      </w:pPr>
    </w:p>
    <w:p w:rsidR="004C46B2" w:rsidRPr="000B666A" w:rsidRDefault="004C46B2" w:rsidP="000B66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C46B2" w:rsidRPr="000B666A" w:rsidRDefault="004C46B2" w:rsidP="00C74A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C46B2" w:rsidRPr="000B666A" w:rsidSect="0067207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46B2" w:rsidRDefault="004C46B2" w:rsidP="000102F2">
      <w:pPr>
        <w:spacing w:after="0" w:line="240" w:lineRule="auto"/>
      </w:pPr>
      <w:r>
        <w:separator/>
      </w:r>
    </w:p>
  </w:endnote>
  <w:endnote w:type="continuationSeparator" w:id="1">
    <w:p w:rsidR="004C46B2" w:rsidRDefault="004C46B2" w:rsidP="00010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46B2" w:rsidRDefault="004C46B2" w:rsidP="000102F2">
      <w:pPr>
        <w:spacing w:after="0" w:line="240" w:lineRule="auto"/>
      </w:pPr>
      <w:r>
        <w:separator/>
      </w:r>
    </w:p>
  </w:footnote>
  <w:footnote w:type="continuationSeparator" w:id="1">
    <w:p w:rsidR="004C46B2" w:rsidRDefault="004C46B2" w:rsidP="000102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32281AA"/>
    <w:lvl w:ilvl="0">
      <w:numFmt w:val="bullet"/>
      <w:lvlText w:val="*"/>
      <w:lvlJc w:val="left"/>
    </w:lvl>
  </w:abstractNum>
  <w:abstractNum w:abstractNumId="1">
    <w:nsid w:val="0CB12054"/>
    <w:multiLevelType w:val="hybridMultilevel"/>
    <w:tmpl w:val="334C3754"/>
    <w:lvl w:ilvl="0" w:tplc="5C6CF04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F320A61"/>
    <w:multiLevelType w:val="singleLevel"/>
    <w:tmpl w:val="32F44558"/>
    <w:lvl w:ilvl="0">
      <w:start w:val="11"/>
      <w:numFmt w:val="decimal"/>
      <w:lvlText w:val="%1."/>
      <w:legacy w:legacy="1" w:legacySpace="0" w:legacyIndent="572"/>
      <w:lvlJc w:val="left"/>
      <w:rPr>
        <w:rFonts w:ascii="Times New Roman" w:hAnsi="Times New Roman" w:cs="Times New Roman" w:hint="default"/>
      </w:rPr>
    </w:lvl>
  </w:abstractNum>
  <w:abstractNum w:abstractNumId="3">
    <w:nsid w:val="1F955399"/>
    <w:multiLevelType w:val="singleLevel"/>
    <w:tmpl w:val="A10CE868"/>
    <w:lvl w:ilvl="0">
      <w:start w:val="7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4">
    <w:nsid w:val="34F432E9"/>
    <w:multiLevelType w:val="hybridMultilevel"/>
    <w:tmpl w:val="736423E6"/>
    <w:lvl w:ilvl="0" w:tplc="EA52F8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F5D7B11"/>
    <w:multiLevelType w:val="singleLevel"/>
    <w:tmpl w:val="F9D607CC"/>
    <w:lvl w:ilvl="0">
      <w:start w:val="1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6">
    <w:nsid w:val="6E4C2286"/>
    <w:multiLevelType w:val="hybridMultilevel"/>
    <w:tmpl w:val="C4B26E52"/>
    <w:lvl w:ilvl="0" w:tplc="0419000F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192" w:hanging="360"/>
      </w:pPr>
    </w:lvl>
    <w:lvl w:ilvl="2" w:tplc="0419001B">
      <w:start w:val="1"/>
      <w:numFmt w:val="lowerRoman"/>
      <w:lvlText w:val="%3."/>
      <w:lvlJc w:val="right"/>
      <w:pPr>
        <w:ind w:left="5912" w:hanging="180"/>
      </w:pPr>
    </w:lvl>
    <w:lvl w:ilvl="3" w:tplc="0419000F">
      <w:start w:val="1"/>
      <w:numFmt w:val="decimal"/>
      <w:lvlText w:val="%4."/>
      <w:lvlJc w:val="left"/>
      <w:pPr>
        <w:ind w:left="6632" w:hanging="360"/>
      </w:pPr>
    </w:lvl>
    <w:lvl w:ilvl="4" w:tplc="04190019">
      <w:start w:val="1"/>
      <w:numFmt w:val="lowerLetter"/>
      <w:lvlText w:val="%5."/>
      <w:lvlJc w:val="left"/>
      <w:pPr>
        <w:ind w:left="7352" w:hanging="360"/>
      </w:pPr>
    </w:lvl>
    <w:lvl w:ilvl="5" w:tplc="0419001B">
      <w:start w:val="1"/>
      <w:numFmt w:val="lowerRoman"/>
      <w:lvlText w:val="%6."/>
      <w:lvlJc w:val="right"/>
      <w:pPr>
        <w:ind w:left="8072" w:hanging="180"/>
      </w:pPr>
    </w:lvl>
    <w:lvl w:ilvl="6" w:tplc="0419000F">
      <w:start w:val="1"/>
      <w:numFmt w:val="decimal"/>
      <w:lvlText w:val="%7."/>
      <w:lvlJc w:val="left"/>
      <w:pPr>
        <w:ind w:left="8792" w:hanging="360"/>
      </w:pPr>
    </w:lvl>
    <w:lvl w:ilvl="7" w:tplc="04190019">
      <w:start w:val="1"/>
      <w:numFmt w:val="lowerLetter"/>
      <w:lvlText w:val="%8."/>
      <w:lvlJc w:val="left"/>
      <w:pPr>
        <w:ind w:left="9512" w:hanging="360"/>
      </w:pPr>
    </w:lvl>
    <w:lvl w:ilvl="8" w:tplc="0419001B">
      <w:start w:val="1"/>
      <w:numFmt w:val="lowerRoman"/>
      <w:lvlText w:val="%9."/>
      <w:lvlJc w:val="right"/>
      <w:pPr>
        <w:ind w:left="10232" w:hanging="180"/>
      </w:pPr>
    </w:lvl>
  </w:abstractNum>
  <w:abstractNum w:abstractNumId="7">
    <w:nsid w:val="735C577A"/>
    <w:multiLevelType w:val="singleLevel"/>
    <w:tmpl w:val="7216566E"/>
    <w:lvl w:ilvl="0">
      <w:start w:val="5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  <w:lvlOverride w:ilvl="0">
      <w:lvl w:ilvl="0">
        <w:numFmt w:val="bullet"/>
        <w:lvlText w:val="-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7"/>
  </w:num>
  <w:num w:numId="6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258D"/>
    <w:rsid w:val="000102F2"/>
    <w:rsid w:val="0004199B"/>
    <w:rsid w:val="00044A81"/>
    <w:rsid w:val="00067727"/>
    <w:rsid w:val="00087D2B"/>
    <w:rsid w:val="000A22FD"/>
    <w:rsid w:val="000B666A"/>
    <w:rsid w:val="000C7BB4"/>
    <w:rsid w:val="00136F53"/>
    <w:rsid w:val="00177A5D"/>
    <w:rsid w:val="001B40A6"/>
    <w:rsid w:val="001E699B"/>
    <w:rsid w:val="002738AF"/>
    <w:rsid w:val="002965E0"/>
    <w:rsid w:val="002A1B97"/>
    <w:rsid w:val="002C21EB"/>
    <w:rsid w:val="002E09F4"/>
    <w:rsid w:val="002F6BF8"/>
    <w:rsid w:val="00353185"/>
    <w:rsid w:val="00410F4E"/>
    <w:rsid w:val="00411057"/>
    <w:rsid w:val="0044540C"/>
    <w:rsid w:val="00455377"/>
    <w:rsid w:val="004B559A"/>
    <w:rsid w:val="004C1C07"/>
    <w:rsid w:val="004C46B2"/>
    <w:rsid w:val="00507F63"/>
    <w:rsid w:val="0056563F"/>
    <w:rsid w:val="00567401"/>
    <w:rsid w:val="00575EB0"/>
    <w:rsid w:val="005804C9"/>
    <w:rsid w:val="005C4474"/>
    <w:rsid w:val="005C4E08"/>
    <w:rsid w:val="00616F5A"/>
    <w:rsid w:val="00657417"/>
    <w:rsid w:val="00660E67"/>
    <w:rsid w:val="00672075"/>
    <w:rsid w:val="00672986"/>
    <w:rsid w:val="006B4A27"/>
    <w:rsid w:val="006B57F8"/>
    <w:rsid w:val="006D58DA"/>
    <w:rsid w:val="006F3251"/>
    <w:rsid w:val="007052BF"/>
    <w:rsid w:val="007217E9"/>
    <w:rsid w:val="0072774E"/>
    <w:rsid w:val="00763189"/>
    <w:rsid w:val="00783A7D"/>
    <w:rsid w:val="007A4C5D"/>
    <w:rsid w:val="007D5781"/>
    <w:rsid w:val="007F3E4E"/>
    <w:rsid w:val="00806E6D"/>
    <w:rsid w:val="00864A36"/>
    <w:rsid w:val="0087258D"/>
    <w:rsid w:val="008739C5"/>
    <w:rsid w:val="008C2A10"/>
    <w:rsid w:val="008C4F1D"/>
    <w:rsid w:val="008F7A69"/>
    <w:rsid w:val="009016F6"/>
    <w:rsid w:val="00912541"/>
    <w:rsid w:val="00915489"/>
    <w:rsid w:val="009166F9"/>
    <w:rsid w:val="00946F8D"/>
    <w:rsid w:val="00A93C6F"/>
    <w:rsid w:val="00A977EB"/>
    <w:rsid w:val="00AB1255"/>
    <w:rsid w:val="00AC39E3"/>
    <w:rsid w:val="00AE4BB1"/>
    <w:rsid w:val="00B638C2"/>
    <w:rsid w:val="00B74BDE"/>
    <w:rsid w:val="00BA6464"/>
    <w:rsid w:val="00BE568D"/>
    <w:rsid w:val="00BE6E72"/>
    <w:rsid w:val="00C01D65"/>
    <w:rsid w:val="00C12619"/>
    <w:rsid w:val="00C21FC3"/>
    <w:rsid w:val="00C4709F"/>
    <w:rsid w:val="00C62D56"/>
    <w:rsid w:val="00C74A0E"/>
    <w:rsid w:val="00C74A3C"/>
    <w:rsid w:val="00C93B11"/>
    <w:rsid w:val="00CA6905"/>
    <w:rsid w:val="00CB3887"/>
    <w:rsid w:val="00CC5205"/>
    <w:rsid w:val="00CD5ED4"/>
    <w:rsid w:val="00CF3BDE"/>
    <w:rsid w:val="00D14E3E"/>
    <w:rsid w:val="00D22086"/>
    <w:rsid w:val="00D60FF8"/>
    <w:rsid w:val="00D71654"/>
    <w:rsid w:val="00E50282"/>
    <w:rsid w:val="00E65E94"/>
    <w:rsid w:val="00E727C9"/>
    <w:rsid w:val="00ED52F2"/>
    <w:rsid w:val="00F428E3"/>
    <w:rsid w:val="00F57ADA"/>
    <w:rsid w:val="00F81C9D"/>
    <w:rsid w:val="00FB18F2"/>
    <w:rsid w:val="00FD4F2E"/>
    <w:rsid w:val="00FE07F1"/>
    <w:rsid w:val="00FE7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464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8725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7258D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Title">
    <w:name w:val="Title"/>
    <w:basedOn w:val="Normal"/>
    <w:link w:val="TitleChar"/>
    <w:uiPriority w:val="99"/>
    <w:qFormat/>
    <w:rsid w:val="00872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87258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Normal"/>
    <w:uiPriority w:val="99"/>
    <w:rsid w:val="00410F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410F4E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6B57F8"/>
    <w:pPr>
      <w:ind w:left="720"/>
    </w:pPr>
  </w:style>
  <w:style w:type="paragraph" w:customStyle="1" w:styleId="Style7">
    <w:name w:val="Style7"/>
    <w:basedOn w:val="Normal"/>
    <w:uiPriority w:val="99"/>
    <w:rsid w:val="00BE6E72"/>
    <w:pPr>
      <w:widowControl w:val="0"/>
      <w:autoSpaceDE w:val="0"/>
      <w:autoSpaceDN w:val="0"/>
      <w:adjustRightInd w:val="0"/>
      <w:spacing w:after="0" w:line="322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DefaultParagraphFont"/>
    <w:uiPriority w:val="99"/>
    <w:rsid w:val="00BE6E72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Normal"/>
    <w:uiPriority w:val="99"/>
    <w:rsid w:val="00BE6E72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DefaultParagraphFont"/>
    <w:uiPriority w:val="99"/>
    <w:rsid w:val="00BE6E7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Normal"/>
    <w:uiPriority w:val="99"/>
    <w:rsid w:val="00660E67"/>
    <w:pPr>
      <w:widowControl w:val="0"/>
      <w:autoSpaceDE w:val="0"/>
      <w:autoSpaceDN w:val="0"/>
      <w:adjustRightInd w:val="0"/>
      <w:spacing w:after="0" w:line="323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Normal"/>
    <w:uiPriority w:val="99"/>
    <w:rsid w:val="00660E67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15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5489"/>
    <w:rPr>
      <w:rFonts w:ascii="Tahoma" w:hAnsi="Tahoma" w:cs="Tahoma"/>
      <w:sz w:val="16"/>
      <w:szCs w:val="16"/>
    </w:rPr>
  </w:style>
  <w:style w:type="paragraph" w:customStyle="1" w:styleId="Style4">
    <w:name w:val="Style4"/>
    <w:basedOn w:val="Normal"/>
    <w:uiPriority w:val="99"/>
    <w:rsid w:val="000B66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Normal"/>
    <w:uiPriority w:val="99"/>
    <w:rsid w:val="000B666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Normal"/>
    <w:uiPriority w:val="99"/>
    <w:rsid w:val="000B66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Normal"/>
    <w:uiPriority w:val="99"/>
    <w:rsid w:val="000B666A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Normal"/>
    <w:uiPriority w:val="99"/>
    <w:rsid w:val="000B666A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DefaultParagraphFont"/>
    <w:uiPriority w:val="99"/>
    <w:rsid w:val="000B666A"/>
    <w:rPr>
      <w:rFonts w:ascii="Times New Roman" w:hAnsi="Times New Roman" w:cs="Times New Roman"/>
      <w:sz w:val="22"/>
      <w:szCs w:val="22"/>
    </w:rPr>
  </w:style>
  <w:style w:type="table" w:styleId="TableGrid">
    <w:name w:val="Table Grid"/>
    <w:basedOn w:val="TableNormal"/>
    <w:uiPriority w:val="99"/>
    <w:rsid w:val="008C2A1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102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102F2"/>
  </w:style>
  <w:style w:type="paragraph" w:styleId="Footer">
    <w:name w:val="footer"/>
    <w:basedOn w:val="Normal"/>
    <w:link w:val="FooterChar"/>
    <w:uiPriority w:val="99"/>
    <w:rsid w:val="000102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102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803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3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335</Words>
  <Characters>1910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Шлыгина Татьяна Дмитриевна</dc:creator>
  <cp:keywords/>
  <dc:description/>
  <cp:lastModifiedBy>Лосева Е.Ю.</cp:lastModifiedBy>
  <cp:revision>5</cp:revision>
  <cp:lastPrinted>2021-10-28T07:53:00Z</cp:lastPrinted>
  <dcterms:created xsi:type="dcterms:W3CDTF">2021-10-28T07:51:00Z</dcterms:created>
  <dcterms:modified xsi:type="dcterms:W3CDTF">2021-10-28T09:34:00Z</dcterms:modified>
</cp:coreProperties>
</file>